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1B43671F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DAF-CM-2022-00</w:t>
                                    </w:r>
                                    <w:r w:rsidR="004C6BC2">
                                      <w:rPr>
                                        <w:rStyle w:val="Style2"/>
                                      </w:rPr>
                                      <w:t>77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1B43671F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DAF-CM-2022-00</w:t>
                              </w:r>
                              <w:r w:rsidR="004C6BC2">
                                <w:rPr>
                                  <w:rStyle w:val="Style2"/>
                                </w:rPr>
                                <w:t>77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4C6BC2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774C86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4C6B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774C8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C6BC2">
                              <w:fldChar w:fldCharType="begin"/>
                            </w:r>
                            <w:r w:rsidR="004C6BC2">
                              <w:instrText xml:space="preserve"> NUMPAGES   \* MERGEFORMAT </w:instrText>
                            </w:r>
                            <w:r w:rsidR="004C6BC2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C6BC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C6BC2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206D0D-DBC8-48D1-887C-0183020897E2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5</cp:revision>
  <cp:lastPrinted>2011-03-04T18:41:00Z</cp:lastPrinted>
  <dcterms:created xsi:type="dcterms:W3CDTF">2022-07-14T15:30:00Z</dcterms:created>
  <dcterms:modified xsi:type="dcterms:W3CDTF">2022-12-06T13:56:00Z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